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A3" w:rsidRDefault="00702CA3" w:rsidP="000A62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1748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3-2014 </w:t>
      </w:r>
      <w:r w:rsidRPr="006D1748">
        <w:rPr>
          <w:rFonts w:ascii="Times New Roman" w:hAnsi="Times New Roman" w:cs="Times New Roman"/>
          <w:b/>
          <w:bCs/>
          <w:sz w:val="24"/>
          <w:szCs w:val="24"/>
        </w:rPr>
        <w:t>EĞİTİM - ÖĞRETİM YILI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KARLITEPE ORTAOKULU </w:t>
      </w:r>
    </w:p>
    <w:p w:rsidR="00702CA3" w:rsidRPr="006D1748" w:rsidRDefault="00702CA3" w:rsidP="000A62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D1748">
        <w:rPr>
          <w:rFonts w:ascii="Times New Roman" w:hAnsi="Times New Roman" w:cs="Times New Roman"/>
          <w:b/>
          <w:bCs/>
          <w:sz w:val="24"/>
          <w:szCs w:val="24"/>
        </w:rPr>
        <w:t>DİN KÜLTÜRÜ VE AHLAK BİLGİSİ</w:t>
      </w:r>
    </w:p>
    <w:p w:rsidR="00702CA3" w:rsidRPr="006D1748" w:rsidRDefault="00702CA3" w:rsidP="000A62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6.SINIF 2</w:t>
      </w:r>
      <w:r w:rsidRPr="006D1748">
        <w:rPr>
          <w:rFonts w:ascii="Times New Roman" w:hAnsi="Times New Roman" w:cs="Times New Roman"/>
          <w:b/>
          <w:bCs/>
          <w:sz w:val="24"/>
          <w:szCs w:val="24"/>
        </w:rPr>
        <w:t>. DÖNEM I. YAZILI SORULARI</w:t>
      </w:r>
    </w:p>
    <w:p w:rsidR="00702CA3" w:rsidRDefault="00702CA3" w:rsidP="000A6212">
      <w:r>
        <w:t>Adı  Soyadı:                                                                                                                  Sınıfı ve No:</w:t>
      </w:r>
    </w:p>
    <w:p w:rsidR="00702CA3" w:rsidRPr="00F36B58" w:rsidRDefault="00702CA3" w:rsidP="000A621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F36B58">
        <w:rPr>
          <w:b/>
          <w:bCs/>
          <w:sz w:val="28"/>
          <w:szCs w:val="28"/>
        </w:rPr>
        <w:t>Aşağıdaki boşlukları uy</w:t>
      </w:r>
      <w:r>
        <w:rPr>
          <w:b/>
          <w:bCs/>
          <w:sz w:val="28"/>
          <w:szCs w:val="28"/>
        </w:rPr>
        <w:t>gun kelimelerle doldurunuz.  (15</w:t>
      </w:r>
      <w:r w:rsidRPr="00F36B58">
        <w:rPr>
          <w:b/>
          <w:bCs/>
          <w:sz w:val="28"/>
          <w:szCs w:val="28"/>
        </w:rPr>
        <w:t xml:space="preserve"> puan)</w:t>
      </w:r>
    </w:p>
    <w:p w:rsidR="00702CA3" w:rsidRPr="000A6212" w:rsidRDefault="00702CA3" w:rsidP="000A6212">
      <w:pPr>
        <w:rPr>
          <w:rFonts w:cs="Times New Roman"/>
          <w:b/>
          <w:bCs/>
        </w:rPr>
      </w:pPr>
      <w:r>
        <w:t>Peygamberimizin 632 yılında Arafat’ta yaptığı konuşmaya ………………..…………………………………….denir.</w:t>
      </w:r>
    </w:p>
    <w:p w:rsidR="00702CA3" w:rsidRDefault="00702CA3" w:rsidP="000A6212">
      <w:r>
        <w:t>Kur’an’da geçmiş milletlerin ve Peygamberlerin hayatlarından bahseden ibretlik olayları anlatan hikayelere…………………………………………………denir.</w:t>
      </w:r>
    </w:p>
    <w:p w:rsidR="00702CA3" w:rsidRDefault="00702CA3" w:rsidP="000A6212">
      <w:r>
        <w:t>İlk vahiy ……………………….yılında Ramazan ayının ………………………..gecesinde  Nur dağı ………….………….mağarasında peygamberimiz……………………………..yaşındayken …………………………………………....adlı melek tarafından getirilmiştir.</w:t>
      </w:r>
    </w:p>
    <w:p w:rsidR="00702CA3" w:rsidRDefault="00702CA3" w:rsidP="000A6212">
      <w:r>
        <w:t>Kur’an-ı kerim’in en uzun suresi………………..………….suresidir.</w:t>
      </w:r>
    </w:p>
    <w:p w:rsidR="00702CA3" w:rsidRDefault="00702CA3" w:rsidP="000A6212">
      <w:r>
        <w:t>Kur’an-ı kerim’in ilk suresi………………………….suresi, son suresi………………………….suresidir.</w:t>
      </w:r>
    </w:p>
    <w:p w:rsidR="00702CA3" w:rsidRDefault="00702CA3" w:rsidP="000A6212">
      <w:r>
        <w:t>Kur’an-ı kerim’in kalbi………………………………suresidir.</w:t>
      </w:r>
    </w:p>
    <w:p w:rsidR="00702CA3" w:rsidRDefault="00702CA3" w:rsidP="000A6212">
      <w:r>
        <w:t>Kur’an-ı kerim  ………………………………….senede tamamlanmıştır.</w:t>
      </w:r>
    </w:p>
    <w:p w:rsidR="00702CA3" w:rsidRDefault="00702CA3" w:rsidP="000A6212">
      <w:r>
        <w:t xml:space="preserve">Kur’an-ı kerim’in ilk inen ayetleri…………………………….suresinin ilk 5 ayetidir.  </w:t>
      </w:r>
    </w:p>
    <w:p w:rsidR="00702CA3" w:rsidRDefault="00702CA3" w:rsidP="000A6212">
      <w:r>
        <w:t xml:space="preserve">Kur’an-ı kerim de ………………………………. Sure  …………………………………ayet vardır.    </w:t>
      </w:r>
    </w:p>
    <w:p w:rsidR="00702CA3" w:rsidRPr="000A6212" w:rsidRDefault="00702CA3" w:rsidP="000A6212">
      <w:pPr>
        <w:rPr>
          <w:b/>
          <w:bCs/>
          <w:sz w:val="28"/>
          <w:szCs w:val="28"/>
        </w:rPr>
      </w:pPr>
      <w:r>
        <w:t xml:space="preserve">        </w:t>
      </w:r>
      <w:r w:rsidRPr="000A6212">
        <w:rPr>
          <w:b/>
          <w:bCs/>
          <w:sz w:val="28"/>
          <w:szCs w:val="28"/>
        </w:rPr>
        <w:t>B.</w:t>
      </w:r>
      <w:r>
        <w:t xml:space="preserve">    </w:t>
      </w:r>
      <w:r w:rsidRPr="000A6212">
        <w:rPr>
          <w:b/>
          <w:bCs/>
          <w:sz w:val="28"/>
          <w:szCs w:val="28"/>
        </w:rPr>
        <w:t>Aşağıdak</w:t>
      </w:r>
      <w:r>
        <w:rPr>
          <w:b/>
          <w:bCs/>
          <w:sz w:val="28"/>
          <w:szCs w:val="28"/>
        </w:rPr>
        <w:t>i soruları cevaplandırınız.   (10</w:t>
      </w:r>
      <w:r w:rsidRPr="000A6212">
        <w:rPr>
          <w:b/>
          <w:bCs/>
          <w:sz w:val="28"/>
          <w:szCs w:val="28"/>
        </w:rPr>
        <w:t xml:space="preserve"> puan)</w:t>
      </w:r>
    </w:p>
    <w:p w:rsidR="00702CA3" w:rsidRPr="00D65E61" w:rsidRDefault="00702CA3">
      <w:pPr>
        <w:rPr>
          <w:b/>
          <w:bCs/>
        </w:rPr>
      </w:pPr>
      <w:r w:rsidRPr="00D65E61">
        <w:rPr>
          <w:b/>
          <w:bCs/>
        </w:rPr>
        <w:t>1) Peygamberimiz ilim öğrenmeye önem verirdi . Bu konuda peygamberimiz yaptıklarına en az bir örnek veriniz.</w:t>
      </w:r>
    </w:p>
    <w:p w:rsidR="00702CA3" w:rsidRDefault="00702CA3">
      <w:pPr>
        <w:rPr>
          <w:rFonts w:cs="Times New Roman"/>
        </w:rPr>
      </w:pPr>
    </w:p>
    <w:p w:rsidR="00702CA3" w:rsidRDefault="00702CA3">
      <w:pPr>
        <w:rPr>
          <w:rFonts w:cs="Times New Roman"/>
        </w:rPr>
      </w:pPr>
    </w:p>
    <w:p w:rsidR="00702CA3" w:rsidRPr="000A6212" w:rsidRDefault="00702CA3" w:rsidP="000A6212">
      <w:pPr>
        <w:rPr>
          <w:b/>
          <w:bCs/>
        </w:rPr>
      </w:pPr>
      <w:r>
        <w:rPr>
          <w:b/>
          <w:bCs/>
        </w:rPr>
        <w:t xml:space="preserve"> </w:t>
      </w:r>
      <w:r w:rsidRPr="00D65E61">
        <w:rPr>
          <w:b/>
          <w:bCs/>
        </w:rPr>
        <w:t>2)</w:t>
      </w:r>
      <w:r>
        <w:t xml:space="preserve"> </w:t>
      </w:r>
      <w:r w:rsidRPr="000A6212">
        <w:rPr>
          <w:b/>
          <w:bCs/>
        </w:rPr>
        <w:t>Kur’an – ı kerimin temel konuları nelerdir?</w:t>
      </w:r>
    </w:p>
    <w:p w:rsidR="00702CA3" w:rsidRPr="00E26232" w:rsidRDefault="00702CA3" w:rsidP="000A6212">
      <w:pPr>
        <w:pStyle w:val="ListParagraph"/>
        <w:rPr>
          <w:b/>
          <w:bCs/>
        </w:rPr>
      </w:pPr>
    </w:p>
    <w:p w:rsidR="00702CA3" w:rsidRPr="00981EA1" w:rsidRDefault="00702CA3" w:rsidP="000A6212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                                       2)                                            3)                                          4)</w:t>
      </w:r>
    </w:p>
    <w:p w:rsidR="00702CA3" w:rsidRDefault="00702CA3" w:rsidP="00317534">
      <w:pPr>
        <w:shd w:val="clear" w:color="auto" w:fill="FFFFFF"/>
        <w:spacing w:line="285" w:lineRule="atLeast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</w:pPr>
      <w:hyperlink r:id="rId5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 xml:space="preserve"> </w:t>
      </w:r>
    </w:p>
    <w:p w:rsidR="00702CA3" w:rsidRDefault="00702CA3">
      <w:pPr>
        <w:rPr>
          <w:rFonts w:cs="Times New Roman"/>
        </w:rPr>
      </w:pPr>
    </w:p>
    <w:p w:rsidR="00702CA3" w:rsidRPr="00D65E61" w:rsidRDefault="00702CA3" w:rsidP="00D65E61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Pr="00D65E61">
        <w:rPr>
          <w:b/>
          <w:bCs/>
          <w:sz w:val="28"/>
          <w:szCs w:val="28"/>
        </w:rPr>
        <w:t>Nasr suresi ve</w:t>
      </w:r>
      <w:r>
        <w:rPr>
          <w:b/>
          <w:bCs/>
          <w:sz w:val="28"/>
          <w:szCs w:val="28"/>
        </w:rPr>
        <w:t xml:space="preserve"> </w:t>
      </w:r>
      <w:r w:rsidRPr="00D65E61">
        <w:rPr>
          <w:b/>
          <w:bCs/>
          <w:sz w:val="28"/>
          <w:szCs w:val="28"/>
        </w:rPr>
        <w:t>anlamını tamamlayınız.</w:t>
      </w:r>
      <w:r>
        <w:rPr>
          <w:b/>
          <w:bCs/>
          <w:sz w:val="28"/>
          <w:szCs w:val="28"/>
        </w:rPr>
        <w:t>(15 puan)</w:t>
      </w:r>
    </w:p>
    <w:p w:rsidR="00702CA3" w:rsidRDefault="00702CA3">
      <w:pPr>
        <w:rPr>
          <w:rFonts w:cs="Times New Roman"/>
        </w:rPr>
      </w:pPr>
    </w:p>
    <w:p w:rsidR="00702CA3" w:rsidRPr="00C45E52" w:rsidRDefault="00702CA3" w:rsidP="000A6212">
      <w:pPr>
        <w:pStyle w:val="NoSpacing"/>
      </w:pPr>
      <w:r w:rsidRPr="00C45E52">
        <w:t>İza cae…………………………………………vel feth. Ve………………………………………….yedhu</w:t>
      </w:r>
      <w:r>
        <w:t>lune……………………………………………...effaca .</w:t>
      </w:r>
      <w:r w:rsidRPr="00C45E52">
        <w:t>.........................................</w:t>
      </w:r>
    </w:p>
    <w:p w:rsidR="00702CA3" w:rsidRPr="00C45E52" w:rsidRDefault="00702CA3" w:rsidP="000A6212">
      <w:pPr>
        <w:pStyle w:val="NoSpacing"/>
      </w:pPr>
      <w:r w:rsidRPr="00C45E52">
        <w:t>bihamdi……………………………………………….vestağfirh. innehu kane tevvaba.</w:t>
      </w:r>
    </w:p>
    <w:p w:rsidR="00702CA3" w:rsidRDefault="00702CA3" w:rsidP="000A6212">
      <w:pPr>
        <w:rPr>
          <w:rFonts w:cs="Times New Roman"/>
        </w:rPr>
      </w:pPr>
    </w:p>
    <w:p w:rsidR="00702CA3" w:rsidRDefault="00702CA3">
      <w:r>
        <w:t xml:space="preserve">Allah’ın yardımı ve ………………………… gelip insanların ………………………………………………………. Allah’ın dinine                  …………………………………………………olduğunu gördüğün vakit rabbine hamd ederek onu……………………………………….v e   ondan ………………………………………………………………….çünkü o tövbeleri………………………………………….                                                                    </w:t>
      </w:r>
    </w:p>
    <w:sectPr w:rsidR="00702CA3" w:rsidSect="000A62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B2210"/>
    <w:multiLevelType w:val="hybridMultilevel"/>
    <w:tmpl w:val="8B3E5F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7263F"/>
    <w:multiLevelType w:val="hybridMultilevel"/>
    <w:tmpl w:val="574204F2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5E388B"/>
    <w:multiLevelType w:val="hybridMultilevel"/>
    <w:tmpl w:val="58CA9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21E7B"/>
    <w:multiLevelType w:val="hybridMultilevel"/>
    <w:tmpl w:val="8B3E5F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610638"/>
    <w:multiLevelType w:val="hybridMultilevel"/>
    <w:tmpl w:val="69A8F03E"/>
    <w:lvl w:ilvl="0" w:tplc="6AF6DB3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212"/>
    <w:rsid w:val="000A6212"/>
    <w:rsid w:val="001A0C54"/>
    <w:rsid w:val="001A6744"/>
    <w:rsid w:val="00317534"/>
    <w:rsid w:val="004A57A4"/>
    <w:rsid w:val="006D1748"/>
    <w:rsid w:val="00702CA3"/>
    <w:rsid w:val="00744229"/>
    <w:rsid w:val="00981EA1"/>
    <w:rsid w:val="00B66D1F"/>
    <w:rsid w:val="00C45E52"/>
    <w:rsid w:val="00D65E61"/>
    <w:rsid w:val="00E26232"/>
    <w:rsid w:val="00F36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212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6212"/>
    <w:pPr>
      <w:ind w:left="720"/>
    </w:pPr>
    <w:rPr>
      <w:rFonts w:eastAsia="Calibri"/>
      <w:lang w:eastAsia="en-US"/>
    </w:rPr>
  </w:style>
  <w:style w:type="paragraph" w:styleId="NoSpacing">
    <w:name w:val="No Spacing"/>
    <w:uiPriority w:val="99"/>
    <w:qFormat/>
    <w:rsid w:val="000A6212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317534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34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312</Words>
  <Characters>1785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</dc:creator>
  <cp:keywords/>
  <dc:description/>
  <cp:lastModifiedBy>edanur</cp:lastModifiedBy>
  <cp:revision>4</cp:revision>
  <dcterms:created xsi:type="dcterms:W3CDTF">2015-04-01T16:00:00Z</dcterms:created>
  <dcterms:modified xsi:type="dcterms:W3CDTF">2015-04-01T20:53:00Z</dcterms:modified>
</cp:coreProperties>
</file>